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9D02" w14:textId="77777777" w:rsidR="00F35D34" w:rsidRDefault="00F35D34" w:rsidP="00F35D34">
      <w:r>
        <w:rPr>
          <w:u w:val="single"/>
        </w:rPr>
        <w:t>John HOLME</w:t>
      </w:r>
      <w:r>
        <w:t xml:space="preserve"> </w:t>
      </w:r>
      <w:proofErr w:type="gramStart"/>
      <w:r>
        <w:t xml:space="preserve">   (</w:t>
      </w:r>
      <w:proofErr w:type="gramEnd"/>
      <w:r>
        <w:t>d.1459)</w:t>
      </w:r>
    </w:p>
    <w:p w14:paraId="6A631B8F" w14:textId="77777777" w:rsidR="00F35D34" w:rsidRDefault="00F35D34" w:rsidP="00F35D34">
      <w:r>
        <w:t>of Cawood, West Riding of Yorkshire. Weaver.</w:t>
      </w:r>
    </w:p>
    <w:p w14:paraId="772521E0" w14:textId="77777777" w:rsidR="00F35D34" w:rsidRDefault="00F35D34" w:rsidP="00F35D34"/>
    <w:p w14:paraId="669181EA" w14:textId="77777777" w:rsidR="00F35D34" w:rsidRDefault="00F35D34" w:rsidP="00F35D34"/>
    <w:p w14:paraId="7731CB71" w14:textId="77777777" w:rsidR="00F35D34" w:rsidRDefault="00F35D34" w:rsidP="00F35D34">
      <w:r>
        <w:t>27 Jan.1459</w:t>
      </w:r>
      <w:r>
        <w:tab/>
        <w:t>He made his Will.  (W.Y.R. p.86)</w:t>
      </w:r>
    </w:p>
    <w:p w14:paraId="4C569B4C" w14:textId="77777777" w:rsidR="00F35D34" w:rsidRDefault="00F35D34" w:rsidP="00F35D34">
      <w:r>
        <w:t xml:space="preserve">  8 Mar.</w:t>
      </w:r>
      <w:r>
        <w:tab/>
        <w:t xml:space="preserve">Probate of his Will.    (ibid.) </w:t>
      </w:r>
    </w:p>
    <w:p w14:paraId="31908628" w14:textId="77777777" w:rsidR="00F35D34" w:rsidRDefault="00F35D34" w:rsidP="00F35D34"/>
    <w:p w14:paraId="10777451" w14:textId="77777777" w:rsidR="00F35D34" w:rsidRDefault="00F35D34" w:rsidP="00F35D34"/>
    <w:p w14:paraId="51B5FB5A" w14:textId="77777777" w:rsidR="00F35D34" w:rsidRDefault="00F35D34" w:rsidP="00F35D34">
      <w:r>
        <w:t>7 October 2018</w:t>
      </w:r>
    </w:p>
    <w:p w14:paraId="5A553115" w14:textId="77777777" w:rsidR="006B2F86" w:rsidRPr="00E71FC3" w:rsidRDefault="00F35D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E3F9E" w14:textId="77777777" w:rsidR="00F35D34" w:rsidRDefault="00F35D34" w:rsidP="00E71FC3">
      <w:r>
        <w:separator/>
      </w:r>
    </w:p>
  </w:endnote>
  <w:endnote w:type="continuationSeparator" w:id="0">
    <w:p w14:paraId="350E8133" w14:textId="77777777" w:rsidR="00F35D34" w:rsidRDefault="00F35D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CA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8CD12" w14:textId="77777777" w:rsidR="00F35D34" w:rsidRDefault="00F35D34" w:rsidP="00E71FC3">
      <w:r>
        <w:separator/>
      </w:r>
    </w:p>
  </w:footnote>
  <w:footnote w:type="continuationSeparator" w:id="0">
    <w:p w14:paraId="7EACFE37" w14:textId="77777777" w:rsidR="00F35D34" w:rsidRDefault="00F35D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D3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FECF4"/>
  <w15:chartTrackingRefBased/>
  <w15:docId w15:val="{B4557CE4-25CA-4F87-9C63-3F54573F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D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2019-03-13T21:58:00Z</dcterms:created>
  <dcterms:modified xsi:type="dcterms:W3CDTF">2019-03-13T21:58:00Z</dcterms:modified>
</cp:coreProperties>
</file>